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538E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7821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D796D" w:rsidRPr="001A6664" w:rsidTr="005E1433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2D796D" w:rsidRPr="002D796D" w:rsidRDefault="002D796D" w:rsidP="002D796D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                         </w:t>
            </w: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2D796D" w:rsidRPr="001A6664" w:rsidTr="006A7557">
        <w:tc>
          <w:tcPr>
            <w:tcW w:w="9497" w:type="dxa"/>
            <w:gridSpan w:val="2"/>
          </w:tcPr>
          <w:p w:rsidR="002D796D" w:rsidRPr="002D796D" w:rsidRDefault="002D796D" w:rsidP="002D79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</w:t>
            </w:r>
            <w:r w:rsidR="000104E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นักติดตามและประเมินผลอุดมศึกษา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0104EE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</w:p>
          <w:p w:rsidR="00B85129" w:rsidRPr="00B85129" w:rsidRDefault="00B85129" w:rsidP="000104EE">
            <w:pPr>
              <w:widowControl w:val="0"/>
              <w:adjustRightInd w:val="0"/>
              <w:ind w:left="180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0133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0104E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  <w:p w:rsidR="000A7F22" w:rsidRPr="001A6664" w:rsidRDefault="000A7F22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0104EE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0104E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0A7F22" w:rsidRPr="0044674D" w:rsidRDefault="000A7F22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0104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38152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ไว้เผยแพร่เพื่อขาย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รวมทั้งความเห็นแย้งและคำสั่งที่เกี่ยวข้องใน</w:t>
            </w:r>
            <w:r w:rsidR="000133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Pr="007E6304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  <w:bookmarkStart w:id="0" w:name="_GoBack"/>
            <w:bookmarkEnd w:id="0"/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01332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904E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7A1BC0" w:rsidRDefault="00F60741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3.5</w:t>
                  </w:r>
                </w:p>
              </w:tc>
              <w:tc>
                <w:tcPr>
                  <w:tcW w:w="993" w:type="dxa"/>
                </w:tcPr>
                <w:p w:rsidR="00F66D91" w:rsidRPr="007A1BC0" w:rsidRDefault="00F60741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</w:t>
                  </w:r>
                  <w:r w:rsidR="000A7F2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F66D91" w:rsidRPr="007A1BC0" w:rsidRDefault="00A055E9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</w:t>
                  </w:r>
                  <w:r w:rsidR="00F607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1750</w:t>
                  </w:r>
                </w:p>
                <w:p w:rsidR="00B34C34" w:rsidRPr="007A1BC0" w:rsidRDefault="00B34C34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C32045" w:rsidRDefault="00C32045" w:rsidP="00C3204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จัดทำคำสั่งแต่งตั้งคณะกรรมการพัฒนาและปรับปรุงระบบสารสนเทศของสำนักยุทธศาสตร์อุดมศึกษา เพื่อ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แผน พัฒนา ปรับปรุง และติดตามประเมินผลระบบข้อมูลสารสนเทศของสำนักฯ และได้พัฒนาปรับปรุงช่องทางการสื่อสารและเผยแพร่ข้อมูลของสำนักยุทธศาสตร์อุดมศึกษาต่างประเทศให้มีความเป็นปัจจุบันอยู่เสมอ เพื่อประชาสัมพันธ์ข่าวสาร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ผลการดำเนินงาน โครงการ/กิจกรรมระดับอุดมศึกษา ให้สามารถใช้งานได้อย่างมีประสิทธิภาพ ได้แก่ เว็บไซต์ของสำนัก 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ที่เชื่อมกับเว็บไซต์ของสำนักงานคณะกรรมการการอุดมศึกษา และเครือข่ายสังคมออนไลน์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social media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เช่น 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พร้อมทั้งจัดทำสื่อสิ่งพิมพ์แผ่นพับประชาสัมพันธ์ประเทศไทยและการอุดมศึกษาไทย  </w:t>
            </w:r>
            <w:r w:rsidR="00F66D91" w:rsidRPr="00C3204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ีส่วนร่วมของบุคลากรในสำนักยุทธศาสตร์อุดมศึกษาในการจัดทำข้อมูลข่าวสารประชาสัมพันธ์และการกำกับดูแลระบบสารสนเทศของสำนักฯ ให้สามารถใช้งานได้ตามปกติ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A7F2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A7F2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7F22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32045" w:rsidRPr="00296B38" w:rsidRDefault="00F66D91" w:rsidP="00C3204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สำเนาคำสั่งแต่งตั้งคณะกรรมการพัฒนา</w:t>
            </w:r>
            <w:r w:rsidR="00B34C3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และปรับปรุงระบบสารสนเทศของสำนักยุทธศาสตร์อุดมศึกษา</w:t>
            </w:r>
          </w:p>
          <w:p w:rsidR="00C32045" w:rsidRPr="003579E7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6B38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428B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เว็บไซต์ของสำนักยุทธศาสตร์อุดมศึกษาต่างประเทศ (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C32045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579E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357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:rsidR="00C32045" w:rsidRPr="0058195F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THAILAND AT A GLANCE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32045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8195F"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THAI HIGHER EDUCATION AT A GLANCE</w:t>
            </w:r>
          </w:p>
          <w:p w:rsidR="00F66D91" w:rsidRPr="001A6664" w:rsidRDefault="00C32045" w:rsidP="00C3204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6. สิ่งพิมพ์ เส้นทางสู่ความเป็นสากล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IZN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เติมเต็มความเป็นพลโลกอย่างมีคุณภาพ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 w:hint="cs"/>
          <w:sz w:val="30"/>
          <w:szCs w:val="30"/>
        </w:rPr>
      </w:pPr>
    </w:p>
    <w:sectPr w:rsidR="000C3FE0" w:rsidRPr="001A6664" w:rsidSect="000A7F22">
      <w:headerReference w:type="default" r:id="rId8"/>
      <w:footerReference w:type="even" r:id="rId9"/>
      <w:pgSz w:w="11906" w:h="16838"/>
      <w:pgMar w:top="1345" w:right="1133" w:bottom="42" w:left="1276" w:header="709" w:footer="82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983" w:rsidRDefault="00E65983">
      <w:r>
        <w:separator/>
      </w:r>
    </w:p>
  </w:endnote>
  <w:endnote w:type="continuationSeparator" w:id="0">
    <w:p w:rsidR="00E65983" w:rsidRDefault="00E6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983" w:rsidRDefault="00E65983">
      <w:r>
        <w:separator/>
      </w:r>
    </w:p>
  </w:footnote>
  <w:footnote w:type="continuationSeparator" w:id="0">
    <w:p w:rsidR="00E65983" w:rsidRDefault="00E6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7749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7749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95E2B"/>
    <w:multiLevelType w:val="hybridMultilevel"/>
    <w:tmpl w:val="835CE97E"/>
    <w:lvl w:ilvl="0" w:tplc="D14E5006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241CBA3E"/>
    <w:lvl w:ilvl="0" w:tplc="670CCCE0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04EE"/>
    <w:rsid w:val="00013328"/>
    <w:rsid w:val="0001626C"/>
    <w:rsid w:val="000267E3"/>
    <w:rsid w:val="00031EAA"/>
    <w:rsid w:val="00061364"/>
    <w:rsid w:val="00086869"/>
    <w:rsid w:val="000A3286"/>
    <w:rsid w:val="000A7F22"/>
    <w:rsid w:val="000C3FE0"/>
    <w:rsid w:val="000D3B60"/>
    <w:rsid w:val="000D6395"/>
    <w:rsid w:val="000E60D4"/>
    <w:rsid w:val="00106E78"/>
    <w:rsid w:val="00154194"/>
    <w:rsid w:val="00180CB0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D796D"/>
    <w:rsid w:val="002F054A"/>
    <w:rsid w:val="002F0A94"/>
    <w:rsid w:val="00312768"/>
    <w:rsid w:val="003308A2"/>
    <w:rsid w:val="00334386"/>
    <w:rsid w:val="00356974"/>
    <w:rsid w:val="003654EB"/>
    <w:rsid w:val="00367DB4"/>
    <w:rsid w:val="00370876"/>
    <w:rsid w:val="00377498"/>
    <w:rsid w:val="00381527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6B75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A324F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146"/>
    <w:rsid w:val="00782A94"/>
    <w:rsid w:val="007A1BC0"/>
    <w:rsid w:val="007A71CA"/>
    <w:rsid w:val="007C1513"/>
    <w:rsid w:val="007C58D2"/>
    <w:rsid w:val="007E6304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04EE3"/>
    <w:rsid w:val="00910253"/>
    <w:rsid w:val="009310A7"/>
    <w:rsid w:val="009332B8"/>
    <w:rsid w:val="00957CA6"/>
    <w:rsid w:val="00991518"/>
    <w:rsid w:val="00993837"/>
    <w:rsid w:val="0099556A"/>
    <w:rsid w:val="009A570F"/>
    <w:rsid w:val="009C6595"/>
    <w:rsid w:val="009D395D"/>
    <w:rsid w:val="00A047E3"/>
    <w:rsid w:val="00A055E9"/>
    <w:rsid w:val="00A13D2C"/>
    <w:rsid w:val="00A147BB"/>
    <w:rsid w:val="00A21B19"/>
    <w:rsid w:val="00A325E0"/>
    <w:rsid w:val="00A33930"/>
    <w:rsid w:val="00A538E6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34C34"/>
    <w:rsid w:val="00B76FCB"/>
    <w:rsid w:val="00B834C3"/>
    <w:rsid w:val="00B84EA5"/>
    <w:rsid w:val="00B85129"/>
    <w:rsid w:val="00BA010E"/>
    <w:rsid w:val="00BA1A21"/>
    <w:rsid w:val="00BC5E9D"/>
    <w:rsid w:val="00BC746C"/>
    <w:rsid w:val="00BF504B"/>
    <w:rsid w:val="00C32045"/>
    <w:rsid w:val="00C6134E"/>
    <w:rsid w:val="00C67D71"/>
    <w:rsid w:val="00CD73AE"/>
    <w:rsid w:val="00CF0196"/>
    <w:rsid w:val="00CF3A4A"/>
    <w:rsid w:val="00CF72D0"/>
    <w:rsid w:val="00D127DD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8B0"/>
    <w:rsid w:val="00DF2CE3"/>
    <w:rsid w:val="00E13428"/>
    <w:rsid w:val="00E379B3"/>
    <w:rsid w:val="00E40020"/>
    <w:rsid w:val="00E65983"/>
    <w:rsid w:val="00E70398"/>
    <w:rsid w:val="00E70EAB"/>
    <w:rsid w:val="00E86E70"/>
    <w:rsid w:val="00EC4F92"/>
    <w:rsid w:val="00EF441F"/>
    <w:rsid w:val="00EF49EB"/>
    <w:rsid w:val="00F1013C"/>
    <w:rsid w:val="00F272C6"/>
    <w:rsid w:val="00F27EE1"/>
    <w:rsid w:val="00F3444B"/>
    <w:rsid w:val="00F45A0A"/>
    <w:rsid w:val="00F60741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5339F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6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2667D-14D6-41D2-971C-0E161D31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77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38</cp:revision>
  <cp:lastPrinted>2018-03-15T08:48:00Z</cp:lastPrinted>
  <dcterms:created xsi:type="dcterms:W3CDTF">2016-08-16T07:08:00Z</dcterms:created>
  <dcterms:modified xsi:type="dcterms:W3CDTF">2018-06-08T08:39:00Z</dcterms:modified>
</cp:coreProperties>
</file>